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46F5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1" w:line="500" w:lineRule="exact"/>
        <w:ind w:left="0" w:right="0"/>
        <w:jc w:val="center"/>
        <w:textAlignment w:val="auto"/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  <w:t>马街书会文化旅游有限公司</w:t>
      </w:r>
    </w:p>
    <w:p w14:paraId="4C4A9EC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1" w:line="500" w:lineRule="exact"/>
        <w:ind w:left="0" w:right="0"/>
        <w:jc w:val="center"/>
        <w:textAlignment w:val="auto"/>
        <w:rPr>
          <w:rFonts w:hint="eastAsia" w:ascii="黑体" w:hAnsi="宋体" w:eastAsia="黑体" w:cs="黑体"/>
          <w:kern w:val="2"/>
          <w:sz w:val="44"/>
          <w:szCs w:val="44"/>
        </w:rPr>
      </w:pPr>
      <w:r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  <w:t>用工需求信息表</w:t>
      </w:r>
    </w:p>
    <w:p w14:paraId="3371B529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单位名称：马街书会文化旅游有限公司</w:t>
      </w:r>
    </w:p>
    <w:p w14:paraId="50A25F8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基本情况：马街书会文化旅游有限公司成立于2014年，主要经营范围：商业演出、戏曲、河南坠子、曲剧剧团等多种艺术表演形式。</w:t>
      </w:r>
    </w:p>
    <w:p w14:paraId="7BB55F0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单位性质：营利性企业</w:t>
      </w: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    </w:t>
      </w:r>
    </w:p>
    <w:p w14:paraId="7DA77668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所属行业：文化旅游</w:t>
      </w: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</w:t>
      </w:r>
    </w:p>
    <w:p w14:paraId="786BCD34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联系人：</w:t>
      </w: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张亚辉</w:t>
      </w:r>
    </w:p>
    <w:p w14:paraId="5BB9AD2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联系电话：13393776222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</w:t>
      </w:r>
      <w:bookmarkStart w:id="0" w:name="_GoBack"/>
      <w:bookmarkEnd w:id="0"/>
    </w:p>
    <w:p w14:paraId="3849586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邮箱：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13393776222@163.com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 </w:t>
      </w:r>
    </w:p>
    <w:p w14:paraId="0AF4C34F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人数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岗位条件：</w:t>
      </w:r>
    </w:p>
    <w:p w14:paraId="62E6484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、各种曲艺表演人才5名 有表演经验者</w:t>
      </w:r>
    </w:p>
    <w:p w14:paraId="55ED482D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>2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、厨师3名</w:t>
      </w: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吃苦耐劳                        </w:t>
      </w:r>
    </w:p>
    <w:p w14:paraId="0A9A9FD4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薪资待遇：底薪3000加提成</w:t>
      </w:r>
    </w:p>
    <w:p w14:paraId="46068246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1682" w:leftChars="0" w:right="0" w:hanging="1682" w:firstLineChars="0"/>
        <w:jc w:val="both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相关福利：轮休</w:t>
      </w:r>
    </w:p>
    <w:p w14:paraId="3B719DB9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1680" w:leftChars="0" w:right="0" w:hanging="1680" w:firstLineChars="0"/>
        <w:jc w:val="both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管吃住</w:t>
      </w:r>
    </w:p>
    <w:p w14:paraId="0864C22D">
      <w:pPr>
        <w:keepNext w:val="0"/>
        <w:keepLines w:val="0"/>
        <w:widowControl/>
        <w:suppressLineNumbers w:val="0"/>
        <w:jc w:val="left"/>
      </w:pP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工作地点：宝丰县马街村</w:t>
      </w:r>
      <w:r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570433"/>
    <w:multiLevelType w:val="multilevel"/>
    <w:tmpl w:val="6C570433"/>
    <w:lvl w:ilvl="0" w:tentative="0">
      <w:start w:val="1"/>
      <w:numFmt w:val="decimal"/>
      <w:suff w:val="nothing"/>
      <w:lvlText w:val="%1、"/>
      <w:lvlJc w:val="left"/>
      <w:pPr>
        <w:ind w:left="168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0B64A0"/>
    <w:rsid w:val="78F929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190</Words>
  <Characters>224</Characters>
  <Lines>0</Lines>
  <Paragraphs>0</Paragraphs>
  <TotalTime>9</TotalTime>
  <ScaleCrop>false</ScaleCrop>
  <LinksUpToDate>false</LinksUpToDate>
  <CharactersWithSpaces>279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2026-01-23T05:45:24Z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BA3885DE8D1444EA8FFA8F0A8A1984B2_13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